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8E" w:rsidRDefault="00A40A8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/>
          <w:sz w:val="32"/>
          <w:szCs w:val="32"/>
        </w:rPr>
        <w:t>6</w:t>
      </w:r>
      <w:r>
        <w:rPr>
          <w:rFonts w:ascii="方正小标宋简体" w:eastAsia="方正小标宋简体" w:hint="eastAsia"/>
          <w:sz w:val="32"/>
          <w:szCs w:val="32"/>
        </w:rPr>
        <w:t>：基本医疗保险城乡居民参保信息变更登记表</w:t>
      </w:r>
    </w:p>
    <w:p w:rsidR="00A40A8E" w:rsidRDefault="00A40A8E"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pPr w:leftFromText="180" w:rightFromText="180" w:vertAnchor="page" w:horzAnchor="margin" w:tblpX="528" w:tblpY="3556"/>
        <w:tblW w:w="14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53"/>
        <w:gridCol w:w="2498"/>
        <w:gridCol w:w="1745"/>
        <w:gridCol w:w="1969"/>
        <w:gridCol w:w="1945"/>
        <w:gridCol w:w="1999"/>
        <w:gridCol w:w="1349"/>
        <w:gridCol w:w="1349"/>
      </w:tblGrid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身份证件号码</w:t>
            </w: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变更项目</w:t>
            </w: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变更前</w:t>
            </w: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变更后</w:t>
            </w: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签字</w:t>
            </w: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hRule="exact" w:val="571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hRule="exact" w:val="570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2A7773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2498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45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0A8E" w:rsidRPr="002A7773" w:rsidTr="00411F4B">
        <w:trPr>
          <w:trHeight w:val="1944"/>
        </w:trPr>
        <w:tc>
          <w:tcPr>
            <w:tcW w:w="1353" w:type="dxa"/>
            <w:vAlign w:val="center"/>
          </w:tcPr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 w:hint="eastAsia"/>
                <w:sz w:val="24"/>
                <w:szCs w:val="24"/>
              </w:rPr>
              <w:t>经办机构意见</w:t>
            </w:r>
          </w:p>
        </w:tc>
        <w:tc>
          <w:tcPr>
            <w:tcW w:w="12854" w:type="dxa"/>
            <w:gridSpan w:val="7"/>
            <w:vAlign w:val="center"/>
          </w:tcPr>
          <w:p w:rsidR="00A40A8E" w:rsidRPr="002A7773" w:rsidRDefault="00A40A8E" w:rsidP="00411F4B">
            <w:pPr>
              <w:spacing w:line="400" w:lineRule="exact"/>
              <w:rPr>
                <w:rFonts w:ascii="宋体"/>
                <w:sz w:val="24"/>
              </w:rPr>
            </w:pPr>
          </w:p>
          <w:p w:rsidR="00A40A8E" w:rsidRPr="002A7773" w:rsidRDefault="00A40A8E" w:rsidP="00411F4B">
            <w:pPr>
              <w:spacing w:line="400" w:lineRule="exact"/>
              <w:rPr>
                <w:rFonts w:ascii="宋体"/>
                <w:sz w:val="24"/>
              </w:rPr>
            </w:pPr>
          </w:p>
          <w:p w:rsidR="00A40A8E" w:rsidRPr="002A7773" w:rsidRDefault="00A40A8E" w:rsidP="00411F4B">
            <w:pPr>
              <w:spacing w:line="400" w:lineRule="exact"/>
              <w:rPr>
                <w:rFonts w:ascii="宋体"/>
                <w:sz w:val="24"/>
              </w:rPr>
            </w:pPr>
          </w:p>
          <w:p w:rsidR="00A40A8E" w:rsidRPr="002A7773" w:rsidRDefault="00A40A8E" w:rsidP="00411F4B">
            <w:pPr>
              <w:spacing w:line="400" w:lineRule="exact"/>
              <w:rPr>
                <w:rFonts w:ascii="宋体"/>
                <w:sz w:val="24"/>
              </w:rPr>
            </w:pPr>
          </w:p>
          <w:p w:rsidR="00A40A8E" w:rsidRPr="002A7773" w:rsidRDefault="00A40A8E" w:rsidP="00411F4B">
            <w:pPr>
              <w:spacing w:line="400" w:lineRule="exact"/>
              <w:rPr>
                <w:rFonts w:ascii="宋体"/>
                <w:sz w:val="24"/>
              </w:rPr>
            </w:pPr>
            <w:r w:rsidRPr="002A7773">
              <w:rPr>
                <w:rFonts w:ascii="宋体" w:hAnsi="宋体" w:hint="eastAsia"/>
                <w:sz w:val="24"/>
              </w:rPr>
              <w:t>经办人</w:t>
            </w:r>
            <w:r w:rsidRPr="002A7773">
              <w:rPr>
                <w:rFonts w:ascii="宋体" w:hAnsi="宋体"/>
                <w:sz w:val="24"/>
              </w:rPr>
              <w:t>:</w:t>
            </w:r>
            <w:r w:rsidRPr="002A7773">
              <w:rPr>
                <w:rFonts w:ascii="宋体" w:hAnsi="宋体"/>
                <w:b/>
                <w:sz w:val="24"/>
              </w:rPr>
              <w:t xml:space="preserve">     </w:t>
            </w:r>
            <w:r w:rsidRPr="002A7773">
              <w:rPr>
                <w:rFonts w:ascii="宋体" w:hAnsi="宋体"/>
                <w:sz w:val="24"/>
              </w:rPr>
              <w:t xml:space="preserve">                                                     </w:t>
            </w:r>
            <w:r w:rsidRPr="002A7773">
              <w:rPr>
                <w:rFonts w:ascii="宋体" w:hAnsi="宋体" w:hint="eastAsia"/>
                <w:sz w:val="24"/>
              </w:rPr>
              <w:t>（受理单位盖章）</w:t>
            </w:r>
          </w:p>
          <w:p w:rsidR="00A40A8E" w:rsidRPr="002A7773" w:rsidRDefault="00A40A8E" w:rsidP="00411F4B">
            <w:pPr>
              <w:jc w:val="center"/>
              <w:rPr>
                <w:rFonts w:ascii="宋体"/>
                <w:sz w:val="24"/>
                <w:szCs w:val="24"/>
              </w:rPr>
            </w:pPr>
            <w:r w:rsidRPr="002A7773">
              <w:rPr>
                <w:rFonts w:ascii="宋体" w:hAnsi="宋体"/>
                <w:b/>
                <w:sz w:val="24"/>
              </w:rPr>
              <w:t xml:space="preserve">   </w:t>
            </w:r>
            <w:r w:rsidRPr="002A7773">
              <w:rPr>
                <w:rFonts w:ascii="宋体" w:hAnsi="宋体"/>
                <w:sz w:val="24"/>
              </w:rPr>
              <w:t xml:space="preserve">                                                   </w:t>
            </w:r>
            <w:r w:rsidRPr="002A7773">
              <w:rPr>
                <w:rFonts w:ascii="宋体" w:hAnsi="宋体" w:hint="eastAsia"/>
                <w:sz w:val="24"/>
              </w:rPr>
              <w:t>年</w:t>
            </w:r>
            <w:r w:rsidRPr="002A7773">
              <w:rPr>
                <w:rFonts w:ascii="宋体" w:hAnsi="宋体"/>
                <w:sz w:val="24"/>
              </w:rPr>
              <w:t xml:space="preserve">      </w:t>
            </w:r>
            <w:r w:rsidRPr="002A7773">
              <w:rPr>
                <w:rFonts w:ascii="宋体" w:hAnsi="宋体" w:hint="eastAsia"/>
                <w:sz w:val="24"/>
              </w:rPr>
              <w:t>月</w:t>
            </w:r>
            <w:r w:rsidRPr="002A7773">
              <w:rPr>
                <w:rFonts w:ascii="宋体" w:hAnsi="宋体"/>
                <w:sz w:val="24"/>
              </w:rPr>
              <w:t xml:space="preserve"> </w:t>
            </w:r>
            <w:r w:rsidRPr="002A7773">
              <w:rPr>
                <w:rFonts w:ascii="宋体" w:hAnsi="宋体"/>
                <w:b/>
                <w:sz w:val="24"/>
              </w:rPr>
              <w:t xml:space="preserve">   </w:t>
            </w:r>
            <w:r w:rsidRPr="002A7773">
              <w:rPr>
                <w:rFonts w:ascii="宋体" w:hAnsi="宋体"/>
                <w:sz w:val="24"/>
              </w:rPr>
              <w:t xml:space="preserve"> </w:t>
            </w:r>
            <w:r w:rsidRPr="002A7773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A40A8E" w:rsidRDefault="00A40A8E">
      <w:pPr>
        <w:ind w:firstLineChars="50" w:firstLine="12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填报人：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ascii="宋体" w:hAnsi="宋体" w:hint="eastAsia"/>
          <w:sz w:val="24"/>
          <w:szCs w:val="24"/>
        </w:rPr>
        <w:t>联系电话：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ascii="宋体" w:hAnsi="宋体" w:hint="eastAsia"/>
          <w:sz w:val="24"/>
          <w:szCs w:val="24"/>
        </w:rPr>
        <w:t>□关键信息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□非关键信息</w:t>
      </w:r>
      <w:r>
        <w:rPr>
          <w:rFonts w:ascii="宋体" w:hAnsi="宋体"/>
          <w:sz w:val="24"/>
          <w:szCs w:val="24"/>
        </w:rPr>
        <w:t xml:space="preserve">                   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日</w:t>
      </w:r>
    </w:p>
    <w:sectPr w:rsidR="00A40A8E" w:rsidSect="004E3AA0">
      <w:headerReference w:type="even" r:id="rId6"/>
      <w:headerReference w:type="default" r:id="rId7"/>
      <w:headerReference w:type="first" r:id="rId8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A8E" w:rsidRDefault="00A40A8E" w:rsidP="004E3AA0">
      <w:r>
        <w:separator/>
      </w:r>
    </w:p>
  </w:endnote>
  <w:endnote w:type="continuationSeparator" w:id="0">
    <w:p w:rsidR="00A40A8E" w:rsidRDefault="00A40A8E" w:rsidP="004E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A8E" w:rsidRDefault="00A40A8E" w:rsidP="004E3AA0">
      <w:r>
        <w:separator/>
      </w:r>
    </w:p>
  </w:footnote>
  <w:footnote w:type="continuationSeparator" w:id="0">
    <w:p w:rsidR="00A40A8E" w:rsidRDefault="00A40A8E" w:rsidP="004E3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8E" w:rsidRDefault="00A40A8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2578" o:spid="_x0000_s2049" type="#_x0000_t75" style="position:absolute;left:0;text-align:left;margin-left:0;margin-top:0;width:697.8pt;height:358.45pt;z-index:-25165824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8E" w:rsidRDefault="00A40A8E">
    <w:pPr>
      <w:pStyle w:val="Header"/>
      <w:pBdr>
        <w:bottom w:val="none" w:sz="0" w:space="0" w:color="auto"/>
      </w:pBdr>
    </w:pPr>
  </w:p>
  <w:p w:rsidR="00A40A8E" w:rsidRDefault="00A40A8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8E" w:rsidRDefault="00A40A8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2577" o:spid="_x0000_s2050" type="#_x0000_t75" style="position:absolute;left:0;text-align:left;margin-left:0;margin-top:0;width:697.8pt;height:358.45pt;z-index:-25165926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D04"/>
    <w:rsid w:val="00036F34"/>
    <w:rsid w:val="000614D4"/>
    <w:rsid w:val="000B0983"/>
    <w:rsid w:val="001135F1"/>
    <w:rsid w:val="00223A28"/>
    <w:rsid w:val="002A7773"/>
    <w:rsid w:val="00340AC0"/>
    <w:rsid w:val="00405D15"/>
    <w:rsid w:val="00411F4B"/>
    <w:rsid w:val="00463BEA"/>
    <w:rsid w:val="00496CAE"/>
    <w:rsid w:val="004E3AA0"/>
    <w:rsid w:val="00585768"/>
    <w:rsid w:val="00591B9A"/>
    <w:rsid w:val="005C6155"/>
    <w:rsid w:val="0060317E"/>
    <w:rsid w:val="006578E0"/>
    <w:rsid w:val="007C7118"/>
    <w:rsid w:val="009542FD"/>
    <w:rsid w:val="00A40A8E"/>
    <w:rsid w:val="00A570A8"/>
    <w:rsid w:val="00BD17B4"/>
    <w:rsid w:val="00C337BC"/>
    <w:rsid w:val="00D20D04"/>
    <w:rsid w:val="00D42678"/>
    <w:rsid w:val="00D46C5D"/>
    <w:rsid w:val="00D75161"/>
    <w:rsid w:val="00DB57F6"/>
    <w:rsid w:val="00E17711"/>
    <w:rsid w:val="00E87336"/>
    <w:rsid w:val="00EB3C3B"/>
    <w:rsid w:val="07956A24"/>
    <w:rsid w:val="0DC426A7"/>
    <w:rsid w:val="253448BC"/>
    <w:rsid w:val="28897A8D"/>
    <w:rsid w:val="2D771E31"/>
    <w:rsid w:val="33724450"/>
    <w:rsid w:val="44E34852"/>
    <w:rsid w:val="45F618A6"/>
    <w:rsid w:val="50960225"/>
    <w:rsid w:val="50E67AF7"/>
    <w:rsid w:val="54E656D4"/>
    <w:rsid w:val="590F2138"/>
    <w:rsid w:val="5C671AB9"/>
    <w:rsid w:val="661C2981"/>
    <w:rsid w:val="66EB49F1"/>
    <w:rsid w:val="6703649F"/>
    <w:rsid w:val="67E00830"/>
    <w:rsid w:val="6CE10511"/>
    <w:rsid w:val="70440E77"/>
    <w:rsid w:val="726E1A8A"/>
    <w:rsid w:val="79A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AA0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4E3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3AA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E3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E3AA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4E3AA0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53</Words>
  <Characters>307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黄司</dc:creator>
  <cp:keywords/>
  <dc:description/>
  <cp:lastModifiedBy>微软用户</cp:lastModifiedBy>
  <cp:revision>18</cp:revision>
  <cp:lastPrinted>2020-08-31T07:33:00Z</cp:lastPrinted>
  <dcterms:created xsi:type="dcterms:W3CDTF">2020-04-21T06:55:00Z</dcterms:created>
  <dcterms:modified xsi:type="dcterms:W3CDTF">2020-08-31T07:33:00Z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